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6C50AD" w:rsidRDefault="006C50AD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6C50AD" w:rsidRDefault="006C50AD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>Сведения необходимы для предоставления в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6C50AD" w:rsidRPr="003B6721" w:rsidRDefault="006C50AD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6C50AD" w:rsidRPr="004658C2" w:rsidRDefault="006C50AD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C50AD" w:rsidRDefault="006C50AD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6C50AD" w:rsidRDefault="006C50AD" w:rsidP="00703384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  <w:bookmarkStart w:id="0" w:name="_GoBack"/>
      <w:bookmarkEnd w:id="0"/>
    </w:p>
    <w:p w:rsidR="006C50AD" w:rsidRDefault="006C50AD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  <w:r>
        <w:rPr>
          <w:rFonts w:ascii="Times New Roman" w:hAnsi="Times New Roman"/>
          <w:sz w:val="28"/>
          <w:szCs w:val="28"/>
        </w:rPr>
        <w:tab/>
      </w:r>
    </w:p>
    <w:p w:rsidR="006C50AD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C50AD" w:rsidRPr="00D648B0" w:rsidRDefault="006C50AD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6C50AD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11736D"/>
    <w:rsid w:val="001409ED"/>
    <w:rsid w:val="003B6721"/>
    <w:rsid w:val="004658C2"/>
    <w:rsid w:val="00675562"/>
    <w:rsid w:val="006C50AD"/>
    <w:rsid w:val="00703384"/>
    <w:rsid w:val="008524D2"/>
    <w:rsid w:val="008A7BF5"/>
    <w:rsid w:val="008C19D7"/>
    <w:rsid w:val="00B67D35"/>
    <w:rsid w:val="00D648B0"/>
    <w:rsid w:val="00F4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D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319</Words>
  <Characters>1823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2017-09-07T11:05:00Z</cp:lastPrinted>
  <dcterms:created xsi:type="dcterms:W3CDTF">2017-07-17T12:22:00Z</dcterms:created>
  <dcterms:modified xsi:type="dcterms:W3CDTF">2017-09-07T11:05:00Z</dcterms:modified>
</cp:coreProperties>
</file>